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A1E" w:rsidRDefault="009B7A1E" w:rsidP="0080786C">
      <w:pPr>
        <w:jc w:val="center"/>
        <w:rPr>
          <w:b/>
        </w:rPr>
      </w:pPr>
      <w:r>
        <w:rPr>
          <w:b/>
        </w:rPr>
        <w:t>Российская Федерация</w:t>
      </w:r>
    </w:p>
    <w:p w:rsidR="009B7A1E" w:rsidRDefault="009B7A1E" w:rsidP="0080786C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9B7A1E" w:rsidRDefault="009B7A1E" w:rsidP="0080786C">
      <w:pPr>
        <w:jc w:val="center"/>
        <w:rPr>
          <w:b/>
        </w:rPr>
      </w:pPr>
      <w:r>
        <w:rPr>
          <w:b/>
        </w:rPr>
        <w:t>Березинское сельское поселение</w:t>
      </w:r>
    </w:p>
    <w:p w:rsidR="009B7A1E" w:rsidRDefault="009B7A1E" w:rsidP="0080786C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9B7A1E" w:rsidRDefault="009B7A1E" w:rsidP="0080786C">
      <w:pPr>
        <w:jc w:val="center"/>
        <w:rPr>
          <w:b/>
        </w:rPr>
      </w:pPr>
    </w:p>
    <w:p w:rsidR="009B7A1E" w:rsidRDefault="009B7A1E" w:rsidP="0080786C">
      <w:pPr>
        <w:rPr>
          <w:b/>
        </w:rPr>
      </w:pPr>
    </w:p>
    <w:p w:rsidR="009B7A1E" w:rsidRDefault="009B7A1E" w:rsidP="0080786C">
      <w:pPr>
        <w:jc w:val="center"/>
        <w:rPr>
          <w:b/>
        </w:rPr>
      </w:pPr>
      <w:r>
        <w:rPr>
          <w:b/>
        </w:rPr>
        <w:t>РЕШЕНИЕ</w:t>
      </w:r>
    </w:p>
    <w:p w:rsidR="009B7A1E" w:rsidRDefault="009B7A1E" w:rsidP="0080786C">
      <w:pPr>
        <w:jc w:val="center"/>
        <w:rPr>
          <w:b/>
        </w:rPr>
      </w:pPr>
    </w:p>
    <w:p w:rsidR="009B7A1E" w:rsidRDefault="009B7A1E" w:rsidP="0080786C">
      <w:pPr>
        <w:jc w:val="both"/>
        <w:rPr>
          <w:b/>
        </w:rPr>
      </w:pPr>
      <w:r>
        <w:rPr>
          <w:b/>
        </w:rPr>
        <w:t>от  27 мая  2026 года №5-93</w:t>
      </w:r>
    </w:p>
    <w:p w:rsidR="009B7A1E" w:rsidRDefault="009B7A1E" w:rsidP="0080786C">
      <w:pPr>
        <w:jc w:val="both"/>
        <w:rPr>
          <w:b/>
        </w:rPr>
      </w:pPr>
      <w:r>
        <w:rPr>
          <w:b/>
        </w:rPr>
        <w:t>д. Березина</w:t>
      </w:r>
    </w:p>
    <w:p w:rsidR="009B7A1E" w:rsidRDefault="009B7A1E" w:rsidP="0080786C">
      <w:pPr>
        <w:jc w:val="both"/>
      </w:pPr>
    </w:p>
    <w:p w:rsidR="009B7A1E" w:rsidRDefault="009B7A1E" w:rsidP="0080786C">
      <w:pPr>
        <w:jc w:val="both"/>
      </w:pPr>
      <w:r>
        <w:t xml:space="preserve">О признании несостоявшимся  </w:t>
      </w:r>
    </w:p>
    <w:p w:rsidR="009B7A1E" w:rsidRDefault="009B7A1E" w:rsidP="0080786C">
      <w:pPr>
        <w:jc w:val="both"/>
      </w:pPr>
      <w:r>
        <w:t xml:space="preserve">конкурса  на замещение должности главы </w:t>
      </w:r>
    </w:p>
    <w:p w:rsidR="009B7A1E" w:rsidRDefault="009B7A1E" w:rsidP="0080786C">
      <w:pPr>
        <w:jc w:val="both"/>
      </w:pPr>
      <w:r>
        <w:t xml:space="preserve">администрации Березинского сельского </w:t>
      </w:r>
    </w:p>
    <w:p w:rsidR="009B7A1E" w:rsidRDefault="009B7A1E" w:rsidP="0080786C">
      <w:pPr>
        <w:jc w:val="both"/>
      </w:pPr>
      <w:r>
        <w:t>поселения</w:t>
      </w:r>
    </w:p>
    <w:p w:rsidR="009B7A1E" w:rsidRDefault="009B7A1E" w:rsidP="0080786C">
      <w:pPr>
        <w:ind w:firstLine="540"/>
        <w:jc w:val="both"/>
      </w:pPr>
    </w:p>
    <w:p w:rsidR="009B7A1E" w:rsidRDefault="009B7A1E" w:rsidP="0080786C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Березинского сельского поселения Унечского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9B7A1E" w:rsidRDefault="009B7A1E" w:rsidP="0080786C">
      <w:pPr>
        <w:jc w:val="both"/>
      </w:pPr>
      <w:r>
        <w:t>администрации Березинского сельского поселения от 26.05.2026 г., Березинский сельский Совет народных депутатов</w:t>
      </w:r>
    </w:p>
    <w:p w:rsidR="009B7A1E" w:rsidRDefault="009B7A1E" w:rsidP="0080786C">
      <w:pPr>
        <w:jc w:val="both"/>
      </w:pPr>
    </w:p>
    <w:p w:rsidR="009B7A1E" w:rsidRDefault="009B7A1E" w:rsidP="0080786C">
      <w:pPr>
        <w:jc w:val="both"/>
      </w:pPr>
      <w:r>
        <w:t xml:space="preserve">          РЕШИЛ:</w:t>
      </w:r>
    </w:p>
    <w:p w:rsidR="009B7A1E" w:rsidRDefault="009B7A1E" w:rsidP="0080786C">
      <w:pPr>
        <w:jc w:val="both"/>
      </w:pPr>
      <w:r>
        <w:t xml:space="preserve">        </w:t>
      </w:r>
    </w:p>
    <w:p w:rsidR="009B7A1E" w:rsidRDefault="009B7A1E" w:rsidP="0080786C">
      <w:pPr>
        <w:jc w:val="both"/>
      </w:pPr>
      <w:r>
        <w:t xml:space="preserve">         1. Конкурс на замещение должности главы администрации Березинского сельского поселения, назначенный на 26.05.2026 г , признать несостоявшимся, ввиду отсутствия участников.</w:t>
      </w:r>
    </w:p>
    <w:p w:rsidR="009B7A1E" w:rsidRDefault="009B7A1E" w:rsidP="0080786C">
      <w:pPr>
        <w:jc w:val="both"/>
      </w:pPr>
      <w:r>
        <w:t xml:space="preserve">        2. Настоящее решение вступает в силу с момента обнародования.</w:t>
      </w:r>
    </w:p>
    <w:p w:rsidR="009B7A1E" w:rsidRDefault="009B7A1E" w:rsidP="0080786C">
      <w:pPr>
        <w:jc w:val="both"/>
      </w:pPr>
    </w:p>
    <w:p w:rsidR="009B7A1E" w:rsidRDefault="009B7A1E" w:rsidP="0080786C">
      <w:pPr>
        <w:jc w:val="both"/>
      </w:pPr>
    </w:p>
    <w:p w:rsidR="009B7A1E" w:rsidRDefault="009B7A1E" w:rsidP="0080786C">
      <w:pPr>
        <w:jc w:val="both"/>
      </w:pPr>
    </w:p>
    <w:p w:rsidR="009B7A1E" w:rsidRDefault="009B7A1E" w:rsidP="0080786C"/>
    <w:p w:rsidR="009B7A1E" w:rsidRDefault="009B7A1E" w:rsidP="0080786C">
      <w:pPr>
        <w:jc w:val="both"/>
      </w:pPr>
      <w:r>
        <w:t>Глава Березинского сельского поселения</w:t>
      </w:r>
    </w:p>
    <w:p w:rsidR="009B7A1E" w:rsidRDefault="009B7A1E" w:rsidP="0080786C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Березинского сельского</w:t>
      </w:r>
    </w:p>
    <w:p w:rsidR="009B7A1E" w:rsidRDefault="009B7A1E" w:rsidP="0080786C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Совета народных депутатов                                             Е.Н. Щигорцова</w:t>
      </w:r>
    </w:p>
    <w:p w:rsidR="009B7A1E" w:rsidRDefault="009B7A1E" w:rsidP="0080786C"/>
    <w:p w:rsidR="009B7A1E" w:rsidRDefault="009B7A1E" w:rsidP="0080786C"/>
    <w:p w:rsidR="009B7A1E" w:rsidRDefault="009B7A1E" w:rsidP="0080786C"/>
    <w:p w:rsidR="009B7A1E" w:rsidRDefault="009B7A1E" w:rsidP="0080786C"/>
    <w:p w:rsidR="009B7A1E" w:rsidRDefault="009B7A1E" w:rsidP="0080786C"/>
    <w:p w:rsidR="009B7A1E" w:rsidRDefault="009B7A1E"/>
    <w:sectPr w:rsidR="009B7A1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786C"/>
    <w:rsid w:val="002B2CC5"/>
    <w:rsid w:val="002F111F"/>
    <w:rsid w:val="00403000"/>
    <w:rsid w:val="0046662D"/>
    <w:rsid w:val="00645037"/>
    <w:rsid w:val="0080786C"/>
    <w:rsid w:val="00841856"/>
    <w:rsid w:val="00900122"/>
    <w:rsid w:val="009948F0"/>
    <w:rsid w:val="009B7A1E"/>
    <w:rsid w:val="00CF78DA"/>
    <w:rsid w:val="00D457DE"/>
    <w:rsid w:val="00DA28A5"/>
    <w:rsid w:val="00E42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86C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80786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95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178</Words>
  <Characters>1016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User</cp:lastModifiedBy>
  <cp:revision>4</cp:revision>
  <cp:lastPrinted>2026-03-19T07:43:00Z</cp:lastPrinted>
  <dcterms:created xsi:type="dcterms:W3CDTF">2026-03-12T12:00:00Z</dcterms:created>
  <dcterms:modified xsi:type="dcterms:W3CDTF">2026-05-22T12:02:00Z</dcterms:modified>
</cp:coreProperties>
</file>